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54" w:rsidRPr="006407F2" w:rsidRDefault="00BC4254" w:rsidP="001F3E50">
      <w:pPr>
        <w:pStyle w:val="BodyText"/>
        <w:jc w:val="right"/>
        <w:rPr>
          <w:b w:val="0"/>
          <w:bCs w:val="0"/>
        </w:rPr>
      </w:pPr>
      <w:r w:rsidRPr="006407F2">
        <w:rPr>
          <w:b w:val="0"/>
          <w:bCs w:val="0"/>
        </w:rPr>
        <w:t>Образец № 4</w:t>
      </w:r>
    </w:p>
    <w:p w:rsidR="00BC4254" w:rsidRPr="00321E59" w:rsidRDefault="00BC4254" w:rsidP="001F3E50">
      <w:pPr>
        <w:rPr>
          <w:b/>
          <w:bCs/>
          <w:sz w:val="28"/>
          <w:szCs w:val="28"/>
        </w:rPr>
      </w:pPr>
    </w:p>
    <w:p w:rsidR="00BC4254" w:rsidRPr="00321E59" w:rsidRDefault="00BC4254" w:rsidP="006407F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Pr="001F3E50">
        <w:rPr>
          <w:b/>
          <w:bCs/>
          <w:sz w:val="24"/>
          <w:szCs w:val="24"/>
        </w:rPr>
        <w:t xml:space="preserve">писък на </w:t>
      </w:r>
      <w:r>
        <w:rPr>
          <w:b/>
          <w:bCs/>
          <w:sz w:val="24"/>
          <w:szCs w:val="24"/>
        </w:rPr>
        <w:t>услугите, идентични или сходни</w:t>
      </w:r>
      <w:r w:rsidRPr="001F3E50">
        <w:rPr>
          <w:b/>
          <w:bCs/>
          <w:sz w:val="24"/>
          <w:szCs w:val="24"/>
        </w:rPr>
        <w:t xml:space="preserve"> с предмета на поръчката</w:t>
      </w:r>
      <w:r>
        <w:rPr>
          <w:b/>
          <w:bCs/>
          <w:sz w:val="24"/>
          <w:szCs w:val="24"/>
        </w:rPr>
        <w:t>, изпълнени през предходните 3 (три</w:t>
      </w:r>
      <w:r w:rsidRPr="00321E59">
        <w:rPr>
          <w:b/>
          <w:bCs/>
          <w:sz w:val="24"/>
          <w:szCs w:val="24"/>
        </w:rPr>
        <w:t xml:space="preserve"> години), считано до датата на подаване на офертата </w:t>
      </w:r>
    </w:p>
    <w:p w:rsidR="00BC4254" w:rsidRPr="00321E59" w:rsidRDefault="00BC4254" w:rsidP="001F3E50">
      <w:pPr>
        <w:ind w:hanging="720"/>
        <w:rPr>
          <w:sz w:val="24"/>
          <w:szCs w:val="24"/>
        </w:rPr>
      </w:pPr>
    </w:p>
    <w:p w:rsidR="00BC4254" w:rsidRPr="00BC1B62" w:rsidRDefault="00BC4254" w:rsidP="006407F2">
      <w:pPr>
        <w:spacing w:before="240"/>
        <w:ind w:firstLine="567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Подписаният ...........................................</w:t>
      </w:r>
      <w:r w:rsidRPr="00314C14">
        <w:rPr>
          <w:sz w:val="24"/>
          <w:szCs w:val="24"/>
          <w:lang w:val="ru-RU"/>
        </w:rPr>
        <w:t>..............</w:t>
      </w:r>
      <w:r w:rsidRPr="00BC1B62">
        <w:rPr>
          <w:sz w:val="24"/>
          <w:szCs w:val="24"/>
        </w:rPr>
        <w:t>...........................................................</w:t>
      </w:r>
    </w:p>
    <w:p w:rsidR="00BC4254" w:rsidRPr="00BC1B62" w:rsidRDefault="00BC4254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(трите имена)</w:t>
      </w:r>
    </w:p>
    <w:p w:rsidR="00BC4254" w:rsidRPr="00BC1B62" w:rsidRDefault="00BC4254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………………………………………………………………………………………………….</w:t>
      </w:r>
    </w:p>
    <w:p w:rsidR="00BC4254" w:rsidRPr="00BC1B62" w:rsidRDefault="00BC4254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(данни по документ за самоличност)</w:t>
      </w:r>
    </w:p>
    <w:p w:rsidR="00BC4254" w:rsidRPr="00BC1B62" w:rsidRDefault="00BC4254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в качеството си на ………….………..………………</w:t>
      </w:r>
      <w:r w:rsidRPr="00314C14">
        <w:rPr>
          <w:sz w:val="24"/>
          <w:szCs w:val="24"/>
          <w:lang w:val="ru-RU"/>
        </w:rPr>
        <w:t>………….</w:t>
      </w:r>
      <w:r w:rsidRPr="00BC1B62">
        <w:rPr>
          <w:sz w:val="24"/>
          <w:szCs w:val="24"/>
        </w:rPr>
        <w:t>…………………….………</w:t>
      </w:r>
    </w:p>
    <w:p w:rsidR="00BC4254" w:rsidRPr="00BC1B62" w:rsidRDefault="00BC4254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(длъжност)</w:t>
      </w:r>
    </w:p>
    <w:p w:rsidR="00BC4254" w:rsidRPr="00BC1B62" w:rsidRDefault="00BC4254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на: ………………………………………………</w:t>
      </w:r>
      <w:r w:rsidRPr="00314C14">
        <w:rPr>
          <w:sz w:val="24"/>
          <w:szCs w:val="24"/>
          <w:lang w:val="ru-RU"/>
        </w:rPr>
        <w:t>………………….</w:t>
      </w:r>
      <w:r w:rsidRPr="00BC1B62">
        <w:rPr>
          <w:sz w:val="24"/>
          <w:szCs w:val="24"/>
        </w:rPr>
        <w:t xml:space="preserve">………………………… -  </w:t>
      </w:r>
    </w:p>
    <w:p w:rsidR="00BC4254" w:rsidRPr="00BC1B62" w:rsidRDefault="00BC4254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(наименование на Участника)</w:t>
      </w:r>
    </w:p>
    <w:p w:rsidR="00BC4254" w:rsidRPr="0069319E" w:rsidRDefault="00BC4254" w:rsidP="006407F2">
      <w:pPr>
        <w:jc w:val="both"/>
        <w:rPr>
          <w:b/>
          <w:bCs/>
          <w:color w:val="000000"/>
          <w:sz w:val="24"/>
          <w:szCs w:val="24"/>
          <w:lang w:val="ru-RU" w:eastAsia="bg-BG"/>
        </w:rPr>
      </w:pPr>
      <w:r>
        <w:rPr>
          <w:sz w:val="24"/>
          <w:szCs w:val="24"/>
        </w:rPr>
        <w:t>Участник в проведено възлагане по реда на чл.20, ал.3, т.2 от ЗОП  чрез “Събиране на оферти с обява” на обществена поръчка с предмет:</w:t>
      </w:r>
      <w:r w:rsidRPr="006407F2">
        <w:rPr>
          <w:sz w:val="24"/>
          <w:szCs w:val="24"/>
        </w:rPr>
        <w:t xml:space="preserve"> </w:t>
      </w:r>
      <w:r w:rsidRPr="006407F2">
        <w:rPr>
          <w:b/>
          <w:bCs/>
          <w:color w:val="000000"/>
          <w:sz w:val="24"/>
          <w:szCs w:val="24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6407F2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6407F2">
        <w:rPr>
          <w:b/>
          <w:bCs/>
          <w:color w:val="000000"/>
          <w:sz w:val="24"/>
          <w:szCs w:val="24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</w:p>
    <w:p w:rsidR="00BC4254" w:rsidRPr="0069319E" w:rsidRDefault="00BC4254" w:rsidP="006407F2">
      <w:pPr>
        <w:jc w:val="both"/>
        <w:rPr>
          <w:b/>
          <w:bCs/>
          <w:caps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bg-BG"/>
        </w:rPr>
        <w:t>За обособена позиция №..................................</w:t>
      </w:r>
    </w:p>
    <w:p w:rsidR="00BC4254" w:rsidRPr="00321E59" w:rsidRDefault="00BC4254" w:rsidP="001F3E50">
      <w:pPr>
        <w:jc w:val="both"/>
        <w:rPr>
          <w:b/>
          <w:bCs/>
          <w:sz w:val="24"/>
          <w:szCs w:val="24"/>
        </w:rPr>
      </w:pPr>
    </w:p>
    <w:p w:rsidR="00BC4254" w:rsidRPr="00321E59" w:rsidRDefault="00BC4254" w:rsidP="001F3E50">
      <w:pPr>
        <w:jc w:val="center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Д Е К Л А Р И Р А М, ЧЕ:</w:t>
      </w:r>
    </w:p>
    <w:p w:rsidR="00BC4254" w:rsidRDefault="00BC4254" w:rsidP="001F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През предходните 3</w:t>
      </w:r>
      <w:r w:rsidRPr="00321E59">
        <w:rPr>
          <w:sz w:val="24"/>
          <w:szCs w:val="24"/>
        </w:rPr>
        <w:t xml:space="preserve"> години, считано до датата </w:t>
      </w:r>
      <w:r>
        <w:rPr>
          <w:sz w:val="24"/>
          <w:szCs w:val="24"/>
        </w:rPr>
        <w:t xml:space="preserve">на подаване на офертата за </w:t>
      </w:r>
      <w:r w:rsidRPr="00321E59">
        <w:rPr>
          <w:sz w:val="24"/>
          <w:szCs w:val="24"/>
        </w:rPr>
        <w:t xml:space="preserve">настоящата процедура представляваният от </w:t>
      </w:r>
      <w:r>
        <w:rPr>
          <w:sz w:val="24"/>
          <w:szCs w:val="24"/>
        </w:rPr>
        <w:t>мен участник е изпълнил следните</w:t>
      </w:r>
      <w:r w:rsidRPr="00321E5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 w:rsidRPr="001F3E50">
        <w:t xml:space="preserve"> </w:t>
      </w:r>
      <w:r>
        <w:rPr>
          <w:sz w:val="24"/>
          <w:szCs w:val="24"/>
        </w:rPr>
        <w:t>идентични или сходни</w:t>
      </w:r>
      <w:r w:rsidRPr="001F3E50">
        <w:rPr>
          <w:sz w:val="24"/>
          <w:szCs w:val="24"/>
        </w:rPr>
        <w:t xml:space="preserve"> </w:t>
      </w:r>
      <w:r w:rsidRPr="00321E59">
        <w:rPr>
          <w:sz w:val="24"/>
          <w:szCs w:val="24"/>
        </w:rPr>
        <w:t>с предмета на поръчката :</w:t>
      </w:r>
    </w:p>
    <w:p w:rsidR="00BC4254" w:rsidRPr="00321E59" w:rsidRDefault="00BC4254" w:rsidP="001F3E50">
      <w:pPr>
        <w:ind w:firstLine="708"/>
        <w:jc w:val="both"/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"/>
        <w:gridCol w:w="1605"/>
        <w:gridCol w:w="1840"/>
        <w:gridCol w:w="1266"/>
        <w:gridCol w:w="4209"/>
      </w:tblGrid>
      <w:tr w:rsidR="00BC4254" w:rsidRPr="00321E59">
        <w:tc>
          <w:tcPr>
            <w:tcW w:w="578" w:type="dxa"/>
          </w:tcPr>
          <w:p w:rsidR="00BC4254" w:rsidRPr="00321E59" w:rsidRDefault="00BC4254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1605" w:type="dxa"/>
          </w:tcPr>
          <w:p w:rsidR="00BC4254" w:rsidRPr="00321E59" w:rsidRDefault="00BC4254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Период на изпълнение </w:t>
            </w:r>
          </w:p>
          <w:p w:rsidR="00BC4254" w:rsidRPr="00321E59" w:rsidRDefault="00BC4254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От-до</w:t>
            </w:r>
          </w:p>
        </w:tc>
        <w:tc>
          <w:tcPr>
            <w:tcW w:w="1840" w:type="dxa"/>
          </w:tcPr>
          <w:p w:rsidR="00BC4254" w:rsidRPr="00321E59" w:rsidRDefault="00BC4254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Възложител </w:t>
            </w:r>
          </w:p>
        </w:tc>
        <w:tc>
          <w:tcPr>
            <w:tcW w:w="1266" w:type="dxa"/>
          </w:tcPr>
          <w:p w:rsidR="00BC4254" w:rsidRPr="00321E59" w:rsidRDefault="00BC4254" w:rsidP="006407F2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Стойност на </w:t>
            </w:r>
            <w:r>
              <w:rPr>
                <w:b/>
                <w:bCs/>
                <w:sz w:val="24"/>
                <w:szCs w:val="24"/>
              </w:rPr>
              <w:t>услугата</w:t>
            </w:r>
          </w:p>
        </w:tc>
        <w:tc>
          <w:tcPr>
            <w:tcW w:w="4209" w:type="dxa"/>
          </w:tcPr>
          <w:p w:rsidR="00BC4254" w:rsidRPr="00321E59" w:rsidRDefault="00BC4254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Предмет на услугата</w:t>
            </w:r>
          </w:p>
        </w:tc>
      </w:tr>
      <w:tr w:rsidR="00BC4254" w:rsidRPr="00321E59">
        <w:tc>
          <w:tcPr>
            <w:tcW w:w="578" w:type="dxa"/>
          </w:tcPr>
          <w:p w:rsidR="00BC4254" w:rsidRPr="00321E59" w:rsidRDefault="00BC4254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5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BC4254" w:rsidRPr="00321E59">
        <w:tc>
          <w:tcPr>
            <w:tcW w:w="578" w:type="dxa"/>
          </w:tcPr>
          <w:p w:rsidR="00BC4254" w:rsidRPr="00321E59" w:rsidRDefault="00BC4254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BC4254" w:rsidRPr="00321E59">
        <w:tc>
          <w:tcPr>
            <w:tcW w:w="578" w:type="dxa"/>
          </w:tcPr>
          <w:p w:rsidR="00BC4254" w:rsidRPr="00321E59" w:rsidRDefault="00BC4254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BC4254" w:rsidRPr="00321E59">
        <w:tc>
          <w:tcPr>
            <w:tcW w:w="578" w:type="dxa"/>
          </w:tcPr>
          <w:p w:rsidR="00BC4254" w:rsidRPr="00321E59" w:rsidRDefault="00BC4254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605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BC4254" w:rsidRPr="00321E59">
        <w:tc>
          <w:tcPr>
            <w:tcW w:w="578" w:type="dxa"/>
          </w:tcPr>
          <w:p w:rsidR="00BC4254" w:rsidRPr="00321E59" w:rsidRDefault="00BC4254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605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C4254" w:rsidRPr="00321E59" w:rsidRDefault="00BC4254" w:rsidP="0080488F">
            <w:pPr>
              <w:jc w:val="both"/>
              <w:rPr>
                <w:sz w:val="24"/>
                <w:szCs w:val="24"/>
              </w:rPr>
            </w:pPr>
          </w:p>
        </w:tc>
      </w:tr>
    </w:tbl>
    <w:p w:rsidR="00BC4254" w:rsidRPr="00321E59" w:rsidRDefault="00BC4254" w:rsidP="001F3E50">
      <w:pPr>
        <w:ind w:firstLine="708"/>
        <w:jc w:val="both"/>
        <w:rPr>
          <w:sz w:val="24"/>
          <w:szCs w:val="24"/>
        </w:rPr>
      </w:pPr>
    </w:p>
    <w:p w:rsidR="00BC4254" w:rsidRPr="00321E59" w:rsidRDefault="00BC4254" w:rsidP="001F3E50">
      <w:pPr>
        <w:ind w:firstLine="708"/>
        <w:jc w:val="both"/>
        <w:rPr>
          <w:sz w:val="24"/>
          <w:szCs w:val="24"/>
        </w:rPr>
      </w:pPr>
      <w:r w:rsidRPr="00321E59">
        <w:rPr>
          <w:sz w:val="24"/>
          <w:szCs w:val="24"/>
        </w:rPr>
        <w:t>Прилагам следните доказателства за успешното изпълнение на описан</w:t>
      </w:r>
      <w:r>
        <w:rPr>
          <w:sz w:val="24"/>
          <w:szCs w:val="24"/>
        </w:rPr>
        <w:t>ите услуги</w:t>
      </w:r>
      <w:r w:rsidRPr="00321E59">
        <w:rPr>
          <w:sz w:val="24"/>
          <w:szCs w:val="24"/>
        </w:rPr>
        <w:t>:</w:t>
      </w:r>
    </w:p>
    <w:p w:rsidR="00BC4254" w:rsidRPr="00321E59" w:rsidRDefault="00BC4254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321E59">
        <w:rPr>
          <w:sz w:val="24"/>
          <w:szCs w:val="24"/>
        </w:rPr>
        <w:t>…………………………………………………………………………………………</w:t>
      </w:r>
    </w:p>
    <w:p w:rsidR="00BC4254" w:rsidRDefault="00BC4254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321E59">
        <w:rPr>
          <w:sz w:val="24"/>
          <w:szCs w:val="24"/>
        </w:rPr>
        <w:t>…………………………………………………………………………………………</w:t>
      </w:r>
    </w:p>
    <w:p w:rsidR="00BC4254" w:rsidRPr="00321E59" w:rsidRDefault="00BC4254" w:rsidP="001F3E50">
      <w:pPr>
        <w:numPr>
          <w:ilvl w:val="0"/>
          <w:numId w:val="1"/>
        </w:numPr>
        <w:jc w:val="both"/>
        <w:rPr>
          <w:sz w:val="24"/>
          <w:szCs w:val="24"/>
        </w:rPr>
      </w:pPr>
    </w:p>
    <w:p w:rsidR="00BC4254" w:rsidRPr="00321E59" w:rsidRDefault="00BC4254" w:rsidP="001F3E50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321E59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BC4254" w:rsidRPr="00321E59" w:rsidRDefault="00BC4254" w:rsidP="001F3E50">
      <w:pPr>
        <w:jc w:val="both"/>
        <w:rPr>
          <w:b/>
          <w:bCs/>
          <w:sz w:val="24"/>
          <w:szCs w:val="24"/>
        </w:rPr>
      </w:pPr>
    </w:p>
    <w:p w:rsidR="00BC4254" w:rsidRPr="00321E59" w:rsidRDefault="00BC4254" w:rsidP="001F3E50">
      <w:pPr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Дата: </w:t>
      </w:r>
      <w:r>
        <w:rPr>
          <w:b/>
          <w:bCs/>
          <w:sz w:val="24"/>
          <w:szCs w:val="24"/>
        </w:rPr>
        <w:t>................2016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Декларатор: </w:t>
      </w:r>
      <w:r w:rsidRPr="00321E59">
        <w:rPr>
          <w:b/>
          <w:bCs/>
          <w:sz w:val="24"/>
          <w:szCs w:val="24"/>
        </w:rPr>
        <w:t>....................................</w:t>
      </w:r>
    </w:p>
    <w:p w:rsidR="00BC4254" w:rsidRPr="006407F2" w:rsidRDefault="00BC4254">
      <w:pPr>
        <w:rPr>
          <w:sz w:val="24"/>
          <w:szCs w:val="24"/>
        </w:rPr>
      </w:pPr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ab/>
        <w:t>(</w:t>
      </w:r>
      <w:r>
        <w:rPr>
          <w:i/>
          <w:iCs/>
          <w:sz w:val="24"/>
          <w:szCs w:val="24"/>
        </w:rPr>
        <w:t xml:space="preserve">име, </w:t>
      </w:r>
      <w:r w:rsidRPr="00321E59">
        <w:rPr>
          <w:i/>
          <w:iCs/>
          <w:sz w:val="24"/>
          <w:szCs w:val="24"/>
        </w:rPr>
        <w:t>подпис и печат)</w:t>
      </w:r>
    </w:p>
    <w:sectPr w:rsidR="00BC4254" w:rsidRPr="006407F2" w:rsidSect="006407F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E50"/>
    <w:rsid w:val="00134840"/>
    <w:rsid w:val="001C41DB"/>
    <w:rsid w:val="001F3E50"/>
    <w:rsid w:val="002479C8"/>
    <w:rsid w:val="00292828"/>
    <w:rsid w:val="00314C14"/>
    <w:rsid w:val="00321E59"/>
    <w:rsid w:val="003421EC"/>
    <w:rsid w:val="003C4791"/>
    <w:rsid w:val="005147EC"/>
    <w:rsid w:val="006407F2"/>
    <w:rsid w:val="0069319E"/>
    <w:rsid w:val="006C4892"/>
    <w:rsid w:val="0080488F"/>
    <w:rsid w:val="008E04BD"/>
    <w:rsid w:val="00BC1B62"/>
    <w:rsid w:val="00BC4254"/>
    <w:rsid w:val="00EA25A8"/>
    <w:rsid w:val="00F6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50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1F3E50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1F3E50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334</Words>
  <Characters>1909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7</cp:revision>
  <dcterms:created xsi:type="dcterms:W3CDTF">2016-04-27T08:55:00Z</dcterms:created>
  <dcterms:modified xsi:type="dcterms:W3CDTF">2016-08-08T07:27:00Z</dcterms:modified>
</cp:coreProperties>
</file>